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057C5" w14:textId="77777777" w:rsidR="008231F0" w:rsidRPr="003E4449" w:rsidRDefault="008231F0" w:rsidP="008231F0">
      <w:pPr>
        <w:pStyle w:val="berschrift1"/>
        <w:rPr>
          <w:rFonts w:cs="Arial"/>
        </w:rPr>
      </w:pPr>
      <w:r w:rsidRPr="003E4449">
        <w:rPr>
          <w:rFonts w:cs="Arial"/>
        </w:rPr>
        <w:t>Getriebe Aufgabe 4 – Übersetzungsgetriebe (II)</w:t>
      </w:r>
    </w:p>
    <w:p w14:paraId="310057C6" w14:textId="77777777" w:rsidR="008231F0" w:rsidRPr="003E4449" w:rsidRDefault="008231F0" w:rsidP="008231F0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</w:p>
    <w:p w14:paraId="310057C7" w14:textId="77777777" w:rsidR="008231F0" w:rsidRPr="003E4449" w:rsidRDefault="008231F0" w:rsidP="008231F0">
      <w:pPr>
        <w:rPr>
          <w:rFonts w:ascii="Arial" w:hAnsi="Arial" w:cs="Arial"/>
        </w:rPr>
      </w:pPr>
      <w:r w:rsidRPr="003E4449">
        <w:rPr>
          <w:rFonts w:ascii="Arial" w:hAnsi="Arial" w:cs="Arial"/>
        </w:rPr>
        <w:t>Konstruiere ein Zahnradgetriebe, bei dem sich die Abtriebsachse halb so schnell dreht wie die Antriebsachse (deine Kurbel) – das ist einfach.</w:t>
      </w:r>
    </w:p>
    <w:p w14:paraId="310057C8" w14:textId="77777777" w:rsidR="008231F0" w:rsidRPr="003E4449" w:rsidRDefault="008231F0" w:rsidP="008231F0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Wie kannst du das Getriebe </w:t>
      </w:r>
      <w:r w:rsidR="00EF3363" w:rsidRPr="003E4449">
        <w:rPr>
          <w:rFonts w:ascii="Arial" w:hAnsi="Arial" w:cs="Arial"/>
        </w:rPr>
        <w:t xml:space="preserve">aus der Konstruktionsaufgabe in Aufgabe 3 </w:t>
      </w:r>
      <w:r w:rsidRPr="003E4449">
        <w:rPr>
          <w:rFonts w:ascii="Arial" w:hAnsi="Arial" w:cs="Arial"/>
        </w:rPr>
        <w:t>so erweitern, dass sich die Abtriebsachse 12mal so schnell dreht wie die Antriebsachse?</w:t>
      </w:r>
    </w:p>
    <w:p w14:paraId="310057C9" w14:textId="77777777" w:rsidR="008231F0" w:rsidRPr="003E4449" w:rsidRDefault="008231F0" w:rsidP="008231F0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310057CA" w14:textId="03250A58" w:rsidR="008231F0" w:rsidRPr="003E4449" w:rsidRDefault="008231F0" w:rsidP="00DB4247">
      <w:pPr>
        <w:rPr>
          <w:rFonts w:ascii="Arial" w:hAnsi="Arial" w:cs="Arial"/>
        </w:rPr>
      </w:pPr>
      <w:r w:rsidRPr="003E4449">
        <w:rPr>
          <w:rFonts w:ascii="Arial" w:hAnsi="Arial" w:cs="Arial"/>
        </w:rPr>
        <w:t>1. Versuche, mit den dir zur Verfügung stehenden Bauteilen ein Getriebe zu konstruieren, das die Abtriebsachse möglichst schnell antreibt.</w:t>
      </w:r>
    </w:p>
    <w:p w14:paraId="310057CB" w14:textId="77777777" w:rsidR="008231F0" w:rsidRPr="003E4449" w:rsidRDefault="008231F0" w:rsidP="008231F0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2. Kannst du die Geschwindigkeit der Abtriebsachse im Verhältnis zur Antriebsachse bestimmen – durch Zählen der Umdrehungen, vielleicht aber auch durch Rechnen? </w:t>
      </w:r>
    </w:p>
    <w:sectPr w:rsidR="008231F0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057CE" w14:textId="77777777" w:rsidR="00A169B1" w:rsidRDefault="00A169B1">
      <w:r>
        <w:separator/>
      </w:r>
    </w:p>
  </w:endnote>
  <w:endnote w:type="continuationSeparator" w:id="0">
    <w:p w14:paraId="310057CF" w14:textId="77777777" w:rsidR="00A169B1" w:rsidRDefault="00A1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057D2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057D3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B42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57CC" w14:textId="77777777" w:rsidR="00A169B1" w:rsidRDefault="00A169B1">
      <w:r>
        <w:separator/>
      </w:r>
    </w:p>
  </w:footnote>
  <w:footnote w:type="continuationSeparator" w:id="0">
    <w:p w14:paraId="310057CD" w14:textId="77777777" w:rsidR="00A169B1" w:rsidRDefault="00A16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057D0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10057D4" wp14:editId="310057D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057D1" w14:textId="77777777" w:rsidR="00937B5D" w:rsidRDefault="00EF323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10057D6" wp14:editId="310057D7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6326">
      <w:rPr>
        <w:szCs w:val="24"/>
        <w:lang w:val="en-GB"/>
      </w:rPr>
      <w:t>Getriebe – Klassensatz Primarstufe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310057D8" wp14:editId="310057D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4E88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169B1"/>
    <w:rsid w:val="00A23D81"/>
    <w:rsid w:val="00A304DD"/>
    <w:rsid w:val="00A33BF2"/>
    <w:rsid w:val="00A37375"/>
    <w:rsid w:val="00A43EB2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1755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73218"/>
    <w:rsid w:val="00D805C6"/>
    <w:rsid w:val="00D83D7F"/>
    <w:rsid w:val="00D85B1D"/>
    <w:rsid w:val="00D8647C"/>
    <w:rsid w:val="00D94C19"/>
    <w:rsid w:val="00DA0436"/>
    <w:rsid w:val="00DA5B0E"/>
    <w:rsid w:val="00DB1666"/>
    <w:rsid w:val="00DB424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0057C5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60AD28-8901-4D7A-8BED-14BE617D9CC3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91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5</cp:revision>
  <cp:lastPrinted>2020-09-13T13:44:00Z</cp:lastPrinted>
  <dcterms:created xsi:type="dcterms:W3CDTF">2021-02-10T19:37:00Z</dcterms:created>
  <dcterms:modified xsi:type="dcterms:W3CDTF">2021-03-01T10:44:00Z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